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6A6E86" w:rsidP="00410951">
            <w:pPr>
              <w:jc w:val="left"/>
            </w:pPr>
            <w:r>
              <w:rPr>
                <w:rFonts w:cs="Arial"/>
                <w:color w:val="000000"/>
                <w:sz w:val="16"/>
                <w:szCs w:val="16"/>
              </w:rPr>
              <w:t>Name lt. Handelsregister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2121E5" w:rsidRDefault="002121E5" w:rsidP="009E0802">
            <w:pPr>
              <w:jc w:val="left"/>
            </w:pPr>
            <w:r>
              <w:t>Register-</w:t>
            </w:r>
          </w:p>
          <w:p w:rsidR="002121E5" w:rsidRPr="008F6547" w:rsidRDefault="002121E5" w:rsidP="009E0802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89492C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89492C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E7868" w:rsidTr="0089492C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E7868" w:rsidRDefault="000D2F1B" w:rsidP="00940F19">
            <w:pPr>
              <w:rPr>
                <w:b/>
              </w:rPr>
            </w:pP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8E7868" w:rsidRDefault="008E7868" w:rsidP="00940F19">
            <w:pPr>
              <w:rPr>
                <w:b/>
              </w:rPr>
            </w:pPr>
            <w:r w:rsidRPr="008E7868">
              <w:rPr>
                <w:b/>
              </w:rPr>
              <w:t xml:space="preserve">Feuerwehr Frankenthal - Aufstockung und Umbau Feuerwehrgebäude </w:t>
            </w:r>
            <w:r>
              <w:rPr>
                <w:b/>
              </w:rPr>
              <w:t>–</w:t>
            </w:r>
            <w:r w:rsidRPr="008E7868">
              <w:rPr>
                <w:b/>
              </w:rPr>
              <w:t xml:space="preserve"> </w:t>
            </w:r>
          </w:p>
          <w:p w:rsidR="000D2F1B" w:rsidRPr="008E7868" w:rsidRDefault="008E7868" w:rsidP="00940F19">
            <w:pPr>
              <w:rPr>
                <w:b/>
              </w:rPr>
            </w:pPr>
            <w:r w:rsidRPr="008E7868">
              <w:rPr>
                <w:b/>
              </w:rPr>
              <w:t>Objektplanung</w:t>
            </w:r>
            <w:r w:rsidR="00AD08B5">
              <w:rPr>
                <w:b/>
              </w:rPr>
              <w:t xml:space="preserve"> </w:t>
            </w:r>
            <w:r w:rsidR="00AD08B5" w:rsidRPr="00E74E15">
              <w:rPr>
                <w:b/>
              </w:rPr>
              <w:t>Gebäude und Freianlagen</w:t>
            </w:r>
          </w:p>
        </w:tc>
      </w:tr>
      <w:tr w:rsidR="000D2F1B" w:rsidRPr="008F6547" w:rsidTr="0089492C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89492C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E7868" w:rsidTr="0089492C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E7868" w:rsidRDefault="008E7868" w:rsidP="00940F19">
            <w:pPr>
              <w:rPr>
                <w:b/>
              </w:rPr>
            </w:pPr>
            <w:r w:rsidRPr="008E7868">
              <w:rPr>
                <w:b/>
              </w:rPr>
              <w:t>2026-057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E7868" w:rsidRDefault="00E74E15" w:rsidP="00940F19">
            <w:pPr>
              <w:rPr>
                <w:b/>
              </w:rPr>
            </w:pPr>
            <w:r w:rsidRPr="00E74E15">
              <w:rPr>
                <w:b/>
              </w:rPr>
              <w:t>Objektplanung Gebäude und Freianlagen</w:t>
            </w:r>
          </w:p>
        </w:tc>
      </w:tr>
      <w:tr w:rsidR="004E122C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89271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4E122C" w:rsidRPr="00597968" w:rsidRDefault="00316EE7" w:rsidP="00864C52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05771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8C109B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308928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43385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365043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73823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358966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44396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357C94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57C94" w:rsidRPr="009C7E91" w:rsidRDefault="00357C94" w:rsidP="00507E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737942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357C94" w:rsidRPr="005C27BD" w:rsidRDefault="00357C94" w:rsidP="00507E41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357C94" w:rsidRPr="00D425A1" w:rsidRDefault="00357C94" w:rsidP="00507E41">
            <w:pPr>
              <w:jc w:val="left"/>
            </w:pPr>
            <w:r>
              <w:t>236</w:t>
            </w:r>
          </w:p>
        </w:tc>
        <w:tc>
          <w:tcPr>
            <w:tcW w:w="7371" w:type="dxa"/>
            <w:gridSpan w:val="9"/>
            <w:vAlign w:val="center"/>
          </w:tcPr>
          <w:p w:rsidR="00357C94" w:rsidRDefault="00357C94" w:rsidP="00507E41">
            <w:pPr>
              <w:jc w:val="left"/>
            </w:pPr>
            <w:r>
              <w:t>Verpflichtungserklärung anderer Unternehmen</w:t>
            </w:r>
          </w:p>
        </w:tc>
      </w:tr>
      <w:tr w:rsidR="000709AB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770043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6" w:type="dxa"/>
                <w:noWrap/>
                <w:vAlign w:val="center"/>
              </w:tcPr>
              <w:p w:rsidR="000709AB" w:rsidRPr="00597968" w:rsidRDefault="00316EE7" w:rsidP="00B55067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B4742E" w:rsidP="00B55067">
            <w:pPr>
              <w:jc w:val="left"/>
            </w:pPr>
            <w:r>
              <w:t xml:space="preserve">Mustererklärung 3 </w:t>
            </w:r>
            <w:r>
              <w:rPr>
                <w:rFonts w:cs="Arial"/>
                <w:color w:val="000000"/>
              </w:rPr>
              <w:t>nach § 4 Abs. 2 LTTG</w:t>
            </w:r>
          </w:p>
        </w:tc>
      </w:tr>
      <w:tr w:rsidR="00B4742E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B4742E" w:rsidRPr="009C7E91" w:rsidRDefault="00B4742E" w:rsidP="00B4742E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870439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6" w:type="dxa"/>
                <w:noWrap/>
                <w:vAlign w:val="center"/>
              </w:tcPr>
              <w:p w:rsidR="00B4742E" w:rsidRPr="00597968" w:rsidRDefault="00B4742E" w:rsidP="00B4742E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B4742E" w:rsidRPr="00D425A1" w:rsidRDefault="00B4742E" w:rsidP="00B4742E">
            <w:pPr>
              <w:jc w:val="left"/>
            </w:pPr>
            <w:r>
              <w:t>523</w:t>
            </w:r>
          </w:p>
        </w:tc>
        <w:tc>
          <w:tcPr>
            <w:tcW w:w="7371" w:type="dxa"/>
            <w:gridSpan w:val="9"/>
            <w:vAlign w:val="center"/>
          </w:tcPr>
          <w:p w:rsidR="00B4742E" w:rsidRPr="0024422E" w:rsidRDefault="00B4742E" w:rsidP="00B4742E">
            <w:pPr>
              <w:jc w:val="left"/>
              <w:rPr>
                <w:sz w:val="18"/>
              </w:rPr>
            </w:pPr>
            <w:r>
              <w:t>Eigenerklärung Sanktionen-EU</w:t>
            </w:r>
            <w:bookmarkStart w:id="0" w:name="_GoBack"/>
            <w:bookmarkEnd w:id="0"/>
          </w:p>
        </w:tc>
      </w:tr>
      <w:tr w:rsidR="00B4742E" w:rsidRPr="001C60F2" w:rsidTr="004048E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B4742E" w:rsidRPr="009C7E91" w:rsidRDefault="00B4742E" w:rsidP="00B4742E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344704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6" w:type="dxa"/>
                <w:noWrap/>
                <w:vAlign w:val="center"/>
              </w:tcPr>
              <w:p w:rsidR="00B4742E" w:rsidRPr="00DF0D66" w:rsidRDefault="00B4742E" w:rsidP="00B4742E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08" w:type="dxa"/>
            <w:gridSpan w:val="2"/>
            <w:vAlign w:val="center"/>
          </w:tcPr>
          <w:p w:rsidR="00B4742E" w:rsidRPr="00D425A1" w:rsidRDefault="00B4742E" w:rsidP="00B4742E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B4742E" w:rsidRPr="0024422E" w:rsidRDefault="00B4742E" w:rsidP="00B4742E">
            <w:pPr>
              <w:jc w:val="left"/>
              <w:rPr>
                <w:sz w:val="18"/>
              </w:rPr>
            </w:pPr>
          </w:p>
        </w:tc>
      </w:tr>
      <w:tr w:rsidR="00B4742E" w:rsidRPr="001C60F2" w:rsidTr="004048E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B4742E" w:rsidRPr="00410951" w:rsidRDefault="00B4742E" w:rsidP="00B4742E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</w:r>
          </w:p>
        </w:tc>
      </w:tr>
      <w:tr w:rsidR="00B4742E" w:rsidRPr="00771DBF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771DB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B4742E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B4742E" w:rsidRPr="00771DBF" w:rsidRDefault="00B4742E" w:rsidP="00B4742E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771DBF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B4742E" w:rsidRPr="00771DBF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B4742E" w:rsidRPr="00771DBF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B4742E" w:rsidRPr="00771DBF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B4742E" w:rsidRPr="00771DB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742E" w:rsidRPr="00771DBF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771DB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771DB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tr w:rsidR="00B4742E" w:rsidRPr="0036695A" w:rsidTr="004048E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B4742E" w:rsidRPr="0036695A" w:rsidRDefault="00B4742E" w:rsidP="00B4742E">
            <w:pPr>
              <w:rPr>
                <w:sz w:val="16"/>
                <w:szCs w:val="16"/>
              </w:rPr>
            </w:pPr>
          </w:p>
        </w:tc>
      </w:tr>
      <w:tr w:rsidR="00B4742E" w:rsidRPr="001C60F2" w:rsidTr="004048E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B4742E" w:rsidRPr="00410951" w:rsidRDefault="00B4742E" w:rsidP="00B4742E">
            <w:pPr>
              <w:pStyle w:val="berschrift1"/>
            </w:pPr>
            <w:r w:rsidRPr="00597968">
              <w:lastRenderedPageBreak/>
              <w:t>Die Angebotsendsumme des Hauptangebotes gem. Leistungsbeschreibung</w:t>
            </w:r>
            <w:r>
              <w:t xml:space="preserve"> einschl. Umsatzsteuer </w:t>
            </w:r>
            <w:r w:rsidRPr="00597968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B4742E" w:rsidRPr="00410951" w:rsidRDefault="00B4742E" w:rsidP="00B4742E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B4742E" w:rsidRPr="00410951" w:rsidRDefault="00B4742E" w:rsidP="00B4742E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B4742E" w:rsidRPr="0036695A" w:rsidTr="004048E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B4742E" w:rsidRPr="0036695A" w:rsidRDefault="00B4742E" w:rsidP="00B4742E">
            <w:pPr>
              <w:rPr>
                <w:sz w:val="16"/>
                <w:szCs w:val="16"/>
              </w:rPr>
            </w:pPr>
          </w:p>
        </w:tc>
      </w:tr>
      <w:tr w:rsidR="00B4742E" w:rsidRPr="00DF0D66" w:rsidTr="004048E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B4742E" w:rsidRPr="00410951" w:rsidRDefault="00B4742E" w:rsidP="00B4742E">
            <w:pPr>
              <w:rPr>
                <w:b/>
              </w:rPr>
            </w:pPr>
          </w:p>
        </w:tc>
      </w:tr>
      <w:tr w:rsidR="00B4742E" w:rsidRPr="001C60F2" w:rsidTr="004048E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B4742E" w:rsidRPr="00FF10F9" w:rsidRDefault="00B4742E" w:rsidP="00B4742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>
              <w:t xml:space="preserve">das </w:t>
            </w:r>
            <w:r w:rsidRPr="00597968">
              <w:t>Haupt</w:t>
            </w:r>
            <w:r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B4742E" w:rsidRPr="00410951" w:rsidRDefault="00B4742E" w:rsidP="00B4742E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B4742E" w:rsidRDefault="00B4742E" w:rsidP="00B4742E">
            <w:pPr>
              <w:jc w:val="center"/>
              <w:rPr>
                <w:b/>
              </w:rPr>
            </w:pPr>
          </w:p>
          <w:p w:rsidR="00B4742E" w:rsidRDefault="00B4742E" w:rsidP="00B4742E">
            <w:pPr>
              <w:jc w:val="center"/>
              <w:rPr>
                <w:b/>
              </w:rPr>
            </w:pPr>
          </w:p>
          <w:p w:rsidR="00B4742E" w:rsidRPr="00410951" w:rsidRDefault="00B4742E" w:rsidP="00B4742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4742E" w:rsidRPr="001C60F2" w:rsidTr="004048E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B4742E" w:rsidRDefault="00B4742E" w:rsidP="00B4742E">
            <w:pPr>
              <w:contextualSpacing/>
              <w:jc w:val="left"/>
              <w:outlineLvl w:val="0"/>
              <w:rPr>
                <w:b/>
              </w:rPr>
            </w:pPr>
          </w:p>
          <w:p w:rsidR="00B4742E" w:rsidRDefault="00B4742E" w:rsidP="00B4742E">
            <w:pPr>
              <w:contextualSpacing/>
              <w:jc w:val="left"/>
              <w:outlineLvl w:val="0"/>
              <w:rPr>
                <w:b/>
              </w:rPr>
            </w:pPr>
          </w:p>
          <w:p w:rsidR="00B4742E" w:rsidRPr="00410951" w:rsidRDefault="00B4742E" w:rsidP="00B4742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B4742E" w:rsidRPr="00410951" w:rsidRDefault="00B4742E" w:rsidP="00B4742E">
            <w:pPr>
              <w:rPr>
                <w:b/>
              </w:rPr>
            </w:pPr>
          </w:p>
        </w:tc>
      </w:tr>
      <w:tr w:rsidR="00B4742E" w:rsidRPr="001C60F2" w:rsidTr="004048E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B4742E" w:rsidRPr="00410951" w:rsidRDefault="00B4742E" w:rsidP="00B4742E">
            <w:pPr>
              <w:pStyle w:val="berschrift1"/>
            </w:pPr>
            <w:r>
              <w:t xml:space="preserve">Bestandteile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4742E" w:rsidRPr="001C60F2" w:rsidRDefault="00B4742E" w:rsidP="00B4742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4742E" w:rsidRPr="001C60F2" w:rsidRDefault="00B4742E" w:rsidP="00B4742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>
              <w:t>in der zum Zeitpunkt der Ausschreibung gültigen Fassung</w:t>
            </w:r>
            <w:r w:rsidRPr="001C60F2">
              <w:t>,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4742E" w:rsidRPr="001C60F2" w:rsidRDefault="00B4742E" w:rsidP="00B4742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4742E" w:rsidRPr="001C60F2" w:rsidRDefault="00B4742E" w:rsidP="00B4742E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B, Teil C und Teil D</w:t>
            </w:r>
            <w:r w:rsidRPr="001C60F2" w:rsidDel="00AB5132">
              <w:t xml:space="preserve"> </w:t>
            </w:r>
          </w:p>
        </w:tc>
      </w:tr>
      <w:tr w:rsidR="00B4742E" w:rsidRPr="001C60F2" w:rsidTr="004048E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B4742E" w:rsidRPr="00227E1B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B4742E" w:rsidRPr="00227E1B" w:rsidTr="00507E41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227E1B" w:rsidRDefault="00B4742E" w:rsidP="00B4742E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B4742E" w:rsidRPr="00227E1B" w:rsidRDefault="00B4742E" w:rsidP="00B4742E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B4742E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B4742E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B4742E" w:rsidRPr="00227E1B" w:rsidRDefault="00B4742E" w:rsidP="00B4742E"/>
                    </w:tc>
                    <w:tc>
                      <w:tcPr>
                        <w:tcW w:w="850" w:type="dxa"/>
                        <w:vAlign w:val="center"/>
                      </w:tcPr>
                      <w:p w:rsidR="00B4742E" w:rsidRPr="00227E1B" w:rsidRDefault="00B4742E" w:rsidP="00B4742E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/>
                    </w:tc>
                    <w:tc>
                      <w:tcPr>
                        <w:tcW w:w="1506" w:type="dxa"/>
                        <w:vAlign w:val="center"/>
                      </w:tcPr>
                      <w:p w:rsidR="00B4742E" w:rsidRPr="00227E1B" w:rsidRDefault="00B4742E" w:rsidP="00B4742E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/>
                    </w:tc>
                  </w:tr>
                </w:tbl>
                <w:p w:rsidR="00B4742E" w:rsidRPr="00227E1B" w:rsidRDefault="00B4742E" w:rsidP="00B4742E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B4742E" w:rsidRPr="00227E1B" w:rsidRDefault="00B4742E" w:rsidP="00B4742E"/>
        </w:tc>
        <w:tc>
          <w:tcPr>
            <w:tcW w:w="9072" w:type="dxa"/>
            <w:gridSpan w:val="16"/>
            <w:noWrap/>
          </w:tcPr>
          <w:p w:rsidR="00B4742E" w:rsidRPr="00227E1B" w:rsidRDefault="00B4742E" w:rsidP="00B4742E">
            <w:pPr>
              <w:rPr>
                <w:b/>
                <w:sz w:val="24"/>
              </w:rPr>
            </w:pPr>
          </w:p>
          <w:p w:rsidR="00B4742E" w:rsidRPr="00227E1B" w:rsidRDefault="00B4742E" w:rsidP="00B4742E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227E1B">
              <w:rPr>
                <w:b/>
                <w:sz w:val="24"/>
              </w:rPr>
              <w:t xml:space="preserve">  </w:t>
            </w:r>
            <w:r w:rsidRPr="00227E1B">
              <w:rPr>
                <w:b/>
              </w:rPr>
              <w:t xml:space="preserve">Ich bin/Wir sind für den zu vergebenden Liefer- oder Dienstleistungsbereich </w:t>
            </w:r>
          </w:p>
          <w:p w:rsidR="00B4742E" w:rsidRPr="00227E1B" w:rsidRDefault="00B4742E" w:rsidP="00B4742E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B4742E" w:rsidRPr="00227E1B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227E1B" w:rsidRDefault="00B4742E" w:rsidP="00B4742E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B4742E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227E1B" w:rsidRDefault="00B4742E" w:rsidP="00B4742E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B4742E" w:rsidRPr="00227E1B" w:rsidRDefault="00B4742E" w:rsidP="00B4742E"/>
                    </w:tc>
                    <w:tc>
                      <w:tcPr>
                        <w:tcW w:w="838" w:type="dxa"/>
                        <w:vAlign w:val="center"/>
                      </w:tcPr>
                      <w:p w:rsidR="00B4742E" w:rsidRPr="00227E1B" w:rsidRDefault="00B4742E" w:rsidP="00B4742E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227E1B" w:rsidRDefault="00B4742E" w:rsidP="00B4742E"/>
                    </w:tc>
                    <w:tc>
                      <w:tcPr>
                        <w:tcW w:w="1482" w:type="dxa"/>
                        <w:vAlign w:val="center"/>
                      </w:tcPr>
                      <w:p w:rsidR="00B4742E" w:rsidRPr="00D853F2" w:rsidRDefault="00B4742E" w:rsidP="00B4742E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F507C2" w:rsidRDefault="00B4742E" w:rsidP="00B4742E"/>
                    </w:tc>
                  </w:tr>
                  <w:tr w:rsidR="00B4742E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F507C2" w:rsidRDefault="00B4742E" w:rsidP="00B4742E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B4742E" w:rsidRPr="00F507C2" w:rsidRDefault="00B4742E" w:rsidP="00B4742E"/>
                    </w:tc>
                    <w:tc>
                      <w:tcPr>
                        <w:tcW w:w="838" w:type="dxa"/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1482" w:type="dxa"/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F507C2" w:rsidRDefault="00B4742E" w:rsidP="00B4742E"/>
                    </w:tc>
                  </w:tr>
                  <w:tr w:rsidR="00B4742E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B4742E" w:rsidRPr="00F507C2" w:rsidRDefault="00B4742E" w:rsidP="00B4742E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B4742E" w:rsidRPr="00F507C2" w:rsidRDefault="00B4742E" w:rsidP="00B4742E"/>
                    </w:tc>
                    <w:tc>
                      <w:tcPr>
                        <w:tcW w:w="838" w:type="dxa"/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1482" w:type="dxa"/>
                        <w:vAlign w:val="center"/>
                      </w:tcPr>
                      <w:p w:rsidR="00B4742E" w:rsidRPr="00D853F2" w:rsidRDefault="00B4742E" w:rsidP="00B4742E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B4742E" w:rsidRPr="00F507C2" w:rsidRDefault="00B4742E" w:rsidP="00B4742E"/>
                    </w:tc>
                  </w:tr>
                </w:tbl>
                <w:p w:rsidR="00B4742E" w:rsidRPr="00F507C2" w:rsidRDefault="00B4742E" w:rsidP="00B4742E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  <w:tr w:rsidR="00B4742E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4742E" w:rsidRDefault="00B4742E" w:rsidP="00B4742E"/>
              </w:tc>
            </w:tr>
          </w:tbl>
          <w:p w:rsidR="00B4742E" w:rsidRDefault="00B4742E" w:rsidP="00B4742E"/>
        </w:tc>
      </w:tr>
      <w:tr w:rsidR="00B4742E" w:rsidRPr="001C60F2" w:rsidTr="004048E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973D97" w:rsidRDefault="00B4742E" w:rsidP="00B4742E"/>
        </w:tc>
        <w:tc>
          <w:tcPr>
            <w:tcW w:w="394" w:type="dxa"/>
            <w:gridSpan w:val="3"/>
            <w:noWrap/>
            <w:vAlign w:val="center"/>
          </w:tcPr>
          <w:p w:rsidR="00B4742E" w:rsidRDefault="00B4742E" w:rsidP="00B4742E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B4742E" w:rsidRPr="00666F19" w:rsidRDefault="00B4742E" w:rsidP="00B4742E">
            <w:pPr>
              <w:jc w:val="left"/>
            </w:pPr>
          </w:p>
        </w:tc>
      </w:tr>
      <w:tr w:rsidR="00B4742E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048EF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B4742E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B4742E" w:rsidRPr="001A6B4B" w:rsidRDefault="00B4742E" w:rsidP="00B4742E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106862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1A6B4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B4742E" w:rsidRPr="00B6223A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B4742E" w:rsidRPr="00B6223A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742E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B4742E" w:rsidRPr="001A6B4B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A6B4B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B4742E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A6B4B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B4742E" w:rsidRPr="001A6B4B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B4742E" w:rsidRPr="001A6B4B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B4742E" w:rsidRPr="001A6B4B" w:rsidRDefault="00B4742E" w:rsidP="00B4742E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Einsatz von Nachunternehmern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1A6B4B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B4742E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B4742E" w:rsidRPr="001A6B4B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B4742E" w:rsidRPr="001A6B4B" w:rsidRDefault="00B4742E" w:rsidP="00B4742E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B4742E" w:rsidRPr="001A6B4B" w:rsidRDefault="00B4742E" w:rsidP="00B4742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742E" w:rsidRPr="001A6B4B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1A6B4B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4742E" w:rsidRPr="004048EF" w:rsidTr="004048E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4048E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highlight w:val="yellow"/>
              </w:rPr>
            </w:pPr>
            <w:bookmarkStart w:id="2" w:name="_Hlk227156029"/>
            <w:r w:rsidRPr="004048EF">
              <w:rPr>
                <w:rFonts w:cs="Arial"/>
                <w:b/>
                <w:bCs/>
                <w:sz w:val="22"/>
              </w:rPr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742E" w:rsidRPr="004048EF" w:rsidRDefault="00B4742E" w:rsidP="00B4742E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048E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1"/>
      <w:bookmarkEnd w:id="2"/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Default="00B4742E" w:rsidP="00B4742E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Default="00B4742E" w:rsidP="00B4742E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Default="00B4742E" w:rsidP="00B4742E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1C60F2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Default="00B4742E" w:rsidP="00B4742E">
            <w:r>
              <w:t>ich/wir den Wortlaut der vom Auftraggeber verfassten Langfassung des Leistungsverzeichnisses  als alleinverbindlich anerkenne(n).</w:t>
            </w:r>
          </w:p>
        </w:tc>
      </w:tr>
      <w:tr w:rsidR="00B4742E" w:rsidRPr="0027784E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27784E" w:rsidRDefault="00B4742E" w:rsidP="00B4742E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27784E" w:rsidRDefault="00B4742E" w:rsidP="00B4742E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1C60F2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1C60F2" w:rsidRDefault="00B4742E" w:rsidP="00B4742E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B4742E" w:rsidRPr="0027784E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27784E" w:rsidRDefault="00B4742E" w:rsidP="00B4742E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27784E" w:rsidRDefault="00B4742E" w:rsidP="00B4742E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1C60F2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1C60F2" w:rsidRDefault="00B4742E" w:rsidP="00B4742E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>
              <w:t xml:space="preserve"> (gem. § 2a LTTG).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1C60F2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1C60F2" w:rsidRDefault="00B4742E" w:rsidP="00B4742E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>
              <w:t xml:space="preserve">IAO </w:t>
            </w:r>
            <w:r w:rsidRPr="00491C69">
              <w:t xml:space="preserve">Übereinkommen </w:t>
            </w:r>
            <w:r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B4742E" w:rsidRPr="001C60F2" w:rsidTr="004048E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B4742E" w:rsidRPr="0027784E" w:rsidRDefault="00B4742E" w:rsidP="00B4742E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B4742E" w:rsidRPr="001C60F2" w:rsidRDefault="00B4742E" w:rsidP="00B4742E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B4742E" w:rsidRPr="001C60F2" w:rsidRDefault="00B4742E" w:rsidP="00B4742E">
            <w:r>
              <w:t>§ 7 LTTG: Die Sanktionen nach § 7 LTTG werden hiermit vereinbart.</w:t>
            </w:r>
          </w:p>
        </w:tc>
      </w:tr>
      <w:tr w:rsidR="00B4742E" w:rsidRPr="00410951" w:rsidTr="004048E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4742E" w:rsidRPr="00FA6D6C" w:rsidRDefault="00B4742E" w:rsidP="00B4742E">
            <w:pPr>
              <w:jc w:val="left"/>
            </w:pPr>
          </w:p>
        </w:tc>
      </w:tr>
      <w:tr w:rsidR="00B4742E" w:rsidRPr="00410951" w:rsidTr="004048E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4742E" w:rsidRDefault="00B4742E" w:rsidP="00B4742E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Default="00B4742E" w:rsidP="00B4742E">
            <w:pPr>
              <w:jc w:val="left"/>
            </w:pPr>
          </w:p>
          <w:p w:rsidR="00B4742E" w:rsidRPr="00FA6D6C" w:rsidRDefault="00B4742E" w:rsidP="00B4742E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262" w:rsidRDefault="00C86262">
      <w:r>
        <w:separator/>
      </w:r>
    </w:p>
    <w:p w:rsidR="00C86262" w:rsidRDefault="00C86262"/>
    <w:p w:rsidR="00C86262" w:rsidRDefault="00C86262"/>
  </w:endnote>
  <w:endnote w:type="continuationSeparator" w:id="0">
    <w:p w:rsidR="00C86262" w:rsidRDefault="00C86262">
      <w:r>
        <w:continuationSeparator/>
      </w:r>
    </w:p>
    <w:p w:rsidR="00C86262" w:rsidRDefault="00C86262"/>
    <w:p w:rsidR="00C86262" w:rsidRDefault="00C862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44D7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44D7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262" w:rsidRDefault="00C86262" w:rsidP="00026D23">
      <w:r>
        <w:separator/>
      </w:r>
    </w:p>
  </w:footnote>
  <w:footnote w:type="continuationSeparator" w:id="0">
    <w:p w:rsidR="00C86262" w:rsidRDefault="00C86262">
      <w:r>
        <w:continuationSeparator/>
      </w:r>
    </w:p>
    <w:p w:rsidR="00C86262" w:rsidRDefault="00C86262"/>
    <w:p w:rsidR="00C86262" w:rsidRDefault="00C86262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B4742E" w:rsidRPr="00DB348F" w:rsidRDefault="00B4742E" w:rsidP="00357C94">
      <w:pPr>
        <w:pStyle w:val="Funotentext"/>
        <w:rPr>
          <w:rFonts w:asciiTheme="minorHAnsi" w:hAnsiTheme="minorHAnsi" w:cstheme="minorHAnsi"/>
        </w:rPr>
      </w:pPr>
      <w:r w:rsidRPr="00DB348F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DB348F">
        <w:rPr>
          <w:rFonts w:asciiTheme="minorHAnsi" w:hAnsiTheme="minorHAnsi" w:cstheme="minorHAnsi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42AA"/>
    <w:rsid w:val="000A77E4"/>
    <w:rsid w:val="000D2327"/>
    <w:rsid w:val="000D2F1B"/>
    <w:rsid w:val="000D4404"/>
    <w:rsid w:val="001028D9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245A"/>
    <w:rsid w:val="001F47CC"/>
    <w:rsid w:val="002031BB"/>
    <w:rsid w:val="00206D22"/>
    <w:rsid w:val="0020785E"/>
    <w:rsid w:val="002121E5"/>
    <w:rsid w:val="00216D50"/>
    <w:rsid w:val="00231273"/>
    <w:rsid w:val="00232128"/>
    <w:rsid w:val="00233A2F"/>
    <w:rsid w:val="002417F9"/>
    <w:rsid w:val="00243788"/>
    <w:rsid w:val="0024422E"/>
    <w:rsid w:val="00244D72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B2728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1E6B"/>
    <w:rsid w:val="00310390"/>
    <w:rsid w:val="00315E2A"/>
    <w:rsid w:val="00316EE7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1183"/>
    <w:rsid w:val="003552CC"/>
    <w:rsid w:val="00355674"/>
    <w:rsid w:val="00355F55"/>
    <w:rsid w:val="00357C94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6BB1"/>
    <w:rsid w:val="00402A1B"/>
    <w:rsid w:val="004048EF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55A0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06F1"/>
    <w:rsid w:val="006408D7"/>
    <w:rsid w:val="00643351"/>
    <w:rsid w:val="00660458"/>
    <w:rsid w:val="0066119D"/>
    <w:rsid w:val="00663E32"/>
    <w:rsid w:val="0066448A"/>
    <w:rsid w:val="00667DCD"/>
    <w:rsid w:val="00673670"/>
    <w:rsid w:val="006832B7"/>
    <w:rsid w:val="00692462"/>
    <w:rsid w:val="00692A26"/>
    <w:rsid w:val="0069669F"/>
    <w:rsid w:val="0069728D"/>
    <w:rsid w:val="006A5AED"/>
    <w:rsid w:val="006A5CF2"/>
    <w:rsid w:val="006A66F3"/>
    <w:rsid w:val="006A6E86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75F26"/>
    <w:rsid w:val="00876BB1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E7868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E48F9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08B5"/>
    <w:rsid w:val="00AD0FD6"/>
    <w:rsid w:val="00AD584D"/>
    <w:rsid w:val="00AE4AF0"/>
    <w:rsid w:val="00AE4FD9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4742E"/>
    <w:rsid w:val="00B52D7E"/>
    <w:rsid w:val="00B576FE"/>
    <w:rsid w:val="00B579CF"/>
    <w:rsid w:val="00B61D2B"/>
    <w:rsid w:val="00B64DD7"/>
    <w:rsid w:val="00B676E3"/>
    <w:rsid w:val="00B70393"/>
    <w:rsid w:val="00B720A6"/>
    <w:rsid w:val="00B81A0D"/>
    <w:rsid w:val="00B84234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19FB"/>
    <w:rsid w:val="00C647C8"/>
    <w:rsid w:val="00C764C5"/>
    <w:rsid w:val="00C81A77"/>
    <w:rsid w:val="00C86262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3D99"/>
    <w:rsid w:val="00E05D8D"/>
    <w:rsid w:val="00E1197E"/>
    <w:rsid w:val="00E2142E"/>
    <w:rsid w:val="00E26892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E15"/>
    <w:rsid w:val="00E74FFB"/>
    <w:rsid w:val="00E85EBB"/>
    <w:rsid w:val="00E92DDD"/>
    <w:rsid w:val="00EC7AED"/>
    <w:rsid w:val="00ED70D3"/>
    <w:rsid w:val="00EE00AD"/>
    <w:rsid w:val="00EE2B0B"/>
    <w:rsid w:val="00EF701C"/>
    <w:rsid w:val="00F074FC"/>
    <w:rsid w:val="00F104BB"/>
    <w:rsid w:val="00F133C2"/>
    <w:rsid w:val="00F14177"/>
    <w:rsid w:val="00F21669"/>
    <w:rsid w:val="00F25E67"/>
    <w:rsid w:val="00F32C49"/>
    <w:rsid w:val="00F36772"/>
    <w:rsid w:val="00F4305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1D5"/>
    <w:rsid w:val="00FA6D6C"/>
    <w:rsid w:val="00FB37F2"/>
    <w:rsid w:val="00FB5CB4"/>
    <w:rsid w:val="00FC0982"/>
    <w:rsid w:val="00FC1057"/>
    <w:rsid w:val="00FC14E3"/>
    <w:rsid w:val="00FC77CE"/>
    <w:rsid w:val="00FD0936"/>
    <w:rsid w:val="00FD49AF"/>
    <w:rsid w:val="00FE6F03"/>
    <w:rsid w:val="00FE73F1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70EA921"/>
  <w15:docId w15:val="{7CD95A7D-F0C2-42E4-A590-B340C2C9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1F7D-C982-4893-8723-0CD0BA51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627</Words>
  <Characters>4806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8</cp:revision>
  <cp:lastPrinted>2017-01-04T11:46:00Z</cp:lastPrinted>
  <dcterms:created xsi:type="dcterms:W3CDTF">2026-07-24T09:14:00Z</dcterms:created>
  <dcterms:modified xsi:type="dcterms:W3CDTF">2026-07-27T15:18:00Z</dcterms:modified>
</cp:coreProperties>
</file>